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E8" w:rsidRDefault="00072CE8" w:rsidP="001249CE">
      <w:pPr>
        <w:ind w:left="3600" w:firstLine="720"/>
        <w:rPr>
          <w:b/>
          <w:szCs w:val="28"/>
        </w:rPr>
      </w:pPr>
      <w:r w:rsidRPr="00C905C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072CE8" w:rsidRPr="003B693E" w:rsidRDefault="00072CE8" w:rsidP="001249CE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72CE8" w:rsidRPr="003B693E" w:rsidRDefault="00072CE8" w:rsidP="001249CE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72CE8" w:rsidRPr="003B693E" w:rsidRDefault="00072CE8" w:rsidP="001249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72CE8" w:rsidRPr="003B693E" w:rsidRDefault="00072CE8" w:rsidP="001249CE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72CE8" w:rsidRPr="003B693E" w:rsidRDefault="00072CE8" w:rsidP="001249CE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72CE8" w:rsidRPr="003B693E" w:rsidRDefault="00072CE8" w:rsidP="001249CE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72CE8" w:rsidRDefault="00072CE8" w:rsidP="001249C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72CE8" w:rsidRPr="003B693E" w:rsidRDefault="00072CE8" w:rsidP="001249C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72CE8" w:rsidRPr="003B693E" w:rsidRDefault="00072CE8" w:rsidP="001249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72CE8" w:rsidRPr="003B693E" w:rsidRDefault="00072CE8" w:rsidP="001249C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72CE8" w:rsidRPr="003B693E" w:rsidRDefault="00072CE8" w:rsidP="00D95AE2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137</w:t>
      </w:r>
    </w:p>
    <w:p w:rsidR="00072CE8" w:rsidRPr="003B693E" w:rsidRDefault="00072CE8" w:rsidP="001249C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72CE8" w:rsidRPr="003B693E" w:rsidRDefault="00072CE8" w:rsidP="001249C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72CE8" w:rsidRPr="003B693E" w:rsidRDefault="00072CE8" w:rsidP="001249C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72CE8" w:rsidRPr="003B693E" w:rsidRDefault="00072CE8" w:rsidP="001249CE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 вул. Бенцаля</w:t>
      </w:r>
    </w:p>
    <w:p w:rsidR="00072CE8" w:rsidRPr="003B693E" w:rsidRDefault="00072CE8" w:rsidP="001249CE">
      <w:pPr>
        <w:widowControl w:val="0"/>
        <w:autoSpaceDE w:val="0"/>
        <w:jc w:val="both"/>
        <w:rPr>
          <w:rFonts w:ascii="Times New Roman" w:hAnsi="Times New Roman"/>
        </w:rPr>
      </w:pPr>
    </w:p>
    <w:p w:rsidR="00072CE8" w:rsidRPr="003B693E" w:rsidRDefault="00072CE8" w:rsidP="0024503B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72CE8" w:rsidRPr="003B693E" w:rsidRDefault="00072CE8" w:rsidP="001249CE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72CE8" w:rsidRPr="003B693E" w:rsidRDefault="00072CE8" w:rsidP="001249CE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24503B">
        <w:rPr>
          <w:rFonts w:ascii="Times New Roman" w:hAnsi="Times New Roman"/>
        </w:rPr>
        <w:t>679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 по вул.. Бенцаля</w:t>
      </w:r>
      <w:r w:rsidRPr="003B693E">
        <w:rPr>
          <w:rFonts w:ascii="Times New Roman" w:hAnsi="Times New Roman"/>
        </w:rPr>
        <w:t xml:space="preserve">  </w:t>
      </w:r>
    </w:p>
    <w:p w:rsidR="00072CE8" w:rsidRPr="003B693E" w:rsidRDefault="00072CE8" w:rsidP="001249C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№2, що по вул.. Бенцаля</w:t>
      </w:r>
      <w:r w:rsidRPr="003B693E">
        <w:rPr>
          <w:rFonts w:ascii="Times New Roman" w:hAnsi="Times New Roman"/>
          <w:color w:val="0000FF"/>
        </w:rPr>
        <w:t>.</w:t>
      </w:r>
    </w:p>
    <w:p w:rsidR="00072CE8" w:rsidRPr="003B693E" w:rsidRDefault="00072CE8" w:rsidP="001249C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 по вул.. Бенцаля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 (додає</w:t>
      </w:r>
      <w:r w:rsidRPr="003B693E">
        <w:rPr>
          <w:rFonts w:ascii="Times New Roman" w:hAnsi="Times New Roman"/>
        </w:rPr>
        <w:t>ться).</w:t>
      </w:r>
    </w:p>
    <w:p w:rsidR="00072CE8" w:rsidRPr="003B693E" w:rsidRDefault="00072CE8" w:rsidP="001249C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72CE8" w:rsidRPr="003B693E" w:rsidRDefault="00072CE8" w:rsidP="001249C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72CE8" w:rsidRPr="003B693E" w:rsidRDefault="00072CE8" w:rsidP="001249CE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72CE8" w:rsidRPr="003B693E" w:rsidRDefault="00072CE8" w:rsidP="001249CE">
      <w:pPr>
        <w:rPr>
          <w:rFonts w:ascii="Times New Roman" w:hAnsi="Times New Roman"/>
        </w:rPr>
      </w:pPr>
    </w:p>
    <w:p w:rsidR="00072CE8" w:rsidRDefault="00072CE8" w:rsidP="001249CE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72CE8" w:rsidRPr="00DC72A5" w:rsidRDefault="00072CE8" w:rsidP="002450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72CE8" w:rsidRPr="00DC72A5" w:rsidRDefault="00072CE8" w:rsidP="0024503B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137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 р.</w:t>
      </w:r>
    </w:p>
    <w:p w:rsidR="00072CE8" w:rsidRPr="00DC72A5" w:rsidRDefault="00072CE8" w:rsidP="0024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2CE8" w:rsidRPr="00DC72A5" w:rsidRDefault="00072CE8" w:rsidP="0024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72CE8" w:rsidRPr="00DC72A5" w:rsidRDefault="00072CE8" w:rsidP="0024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72CE8" w:rsidRPr="00DC72A5" w:rsidRDefault="00072CE8" w:rsidP="0024503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Бенцаля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</w:p>
    <w:p w:rsidR="00072CE8" w:rsidRPr="00DC72A5" w:rsidRDefault="00072CE8" w:rsidP="0024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72CE8" w:rsidRPr="00DC72A5" w:rsidRDefault="00072CE8" w:rsidP="002450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72CE8" w:rsidRDefault="00072CE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72CE8" w:rsidRPr="00307F50" w:rsidTr="002E5D63">
        <w:trPr>
          <w:trHeight w:val="527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72CE8" w:rsidRPr="00307F50" w:rsidRDefault="00072CE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307F5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307F5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307F5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72CE8" w:rsidRPr="00307F50" w:rsidTr="002E5D63">
        <w:trPr>
          <w:trHeight w:val="448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72CE8" w:rsidRPr="00307F50" w:rsidRDefault="00072CE8" w:rsidP="00AC7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  <w:r w:rsidRPr="00307F5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</w:tr>
      <w:tr w:rsidR="00072CE8" w:rsidRPr="00307F50" w:rsidTr="002E5D63">
        <w:trPr>
          <w:trHeight w:val="336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0,607</w:t>
            </w: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72CE8" w:rsidRPr="00307F50" w:rsidRDefault="00072CE8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72CE8" w:rsidRPr="00307F50" w:rsidRDefault="00072CE8" w:rsidP="001249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0,461</w:t>
            </w:r>
          </w:p>
        </w:tc>
      </w:tr>
      <w:tr w:rsidR="00072CE8" w:rsidRPr="00307F50" w:rsidTr="002E5D63">
        <w:trPr>
          <w:trHeight w:val="2760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72CE8" w:rsidRPr="00307F50" w:rsidRDefault="00072CE8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0,972</w:t>
            </w:r>
          </w:p>
        </w:tc>
      </w:tr>
      <w:tr w:rsidR="00072CE8" w:rsidRPr="00307F50" w:rsidTr="002E5D63">
        <w:trPr>
          <w:trHeight w:val="596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0,832</w:t>
            </w:r>
          </w:p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0,314</w:t>
            </w:r>
          </w:p>
          <w:p w:rsidR="00072CE8" w:rsidRPr="00307F50" w:rsidRDefault="00072CE8" w:rsidP="00973B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0,518</w:t>
            </w: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72CE8" w:rsidRPr="00307F50" w:rsidRDefault="00072CE8" w:rsidP="00973B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72CE8" w:rsidRPr="00307F50" w:rsidRDefault="00072CE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72CE8" w:rsidRPr="00307F50" w:rsidRDefault="00072CE8" w:rsidP="00AC7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307F5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072CE8" w:rsidRPr="00307F50" w:rsidTr="002E5D63">
        <w:trPr>
          <w:trHeight w:val="264"/>
          <w:jc w:val="center"/>
        </w:trPr>
        <w:tc>
          <w:tcPr>
            <w:tcW w:w="901" w:type="dxa"/>
          </w:tcPr>
          <w:p w:rsidR="00072CE8" w:rsidRPr="00307F50" w:rsidRDefault="00072CE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2CE8" w:rsidRPr="00CB5CC3" w:rsidRDefault="00072CE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72CE8" w:rsidRPr="00307F50" w:rsidRDefault="00072CE8" w:rsidP="00AC79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07F50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307F5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</w:tr>
    </w:tbl>
    <w:p w:rsidR="00072CE8" w:rsidRDefault="00072CE8" w:rsidP="00CB5CC3">
      <w:pPr>
        <w:spacing w:after="0" w:line="240" w:lineRule="auto"/>
        <w:ind w:left="360"/>
        <w:jc w:val="both"/>
        <w:rPr>
          <w:color w:val="000000"/>
        </w:rPr>
      </w:pPr>
    </w:p>
    <w:p w:rsidR="00072CE8" w:rsidRDefault="00072CE8" w:rsidP="00CB5CC3">
      <w:pPr>
        <w:spacing w:after="0" w:line="240" w:lineRule="auto"/>
        <w:ind w:left="360"/>
        <w:jc w:val="both"/>
        <w:rPr>
          <w:color w:val="000000"/>
        </w:rPr>
      </w:pPr>
    </w:p>
    <w:p w:rsidR="00072CE8" w:rsidRPr="00DC72A5" w:rsidRDefault="00072CE8" w:rsidP="0024503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72CE8" w:rsidRDefault="00072CE8" w:rsidP="0024503B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72CE8" w:rsidRDefault="00072CE8" w:rsidP="0024503B">
      <w:pPr>
        <w:spacing w:after="0" w:line="240" w:lineRule="auto"/>
        <w:ind w:left="360"/>
        <w:jc w:val="both"/>
        <w:rPr>
          <w:color w:val="000000"/>
        </w:rPr>
      </w:pPr>
    </w:p>
    <w:p w:rsidR="00072CE8" w:rsidRDefault="00072CE8" w:rsidP="0024503B">
      <w:pPr>
        <w:spacing w:after="0" w:line="240" w:lineRule="auto"/>
        <w:ind w:left="360"/>
        <w:jc w:val="both"/>
        <w:rPr>
          <w:color w:val="000000"/>
        </w:rPr>
      </w:pPr>
    </w:p>
    <w:p w:rsidR="00072CE8" w:rsidRPr="00703542" w:rsidRDefault="00072CE8" w:rsidP="0024503B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72CE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72CE8" w:rsidRPr="005459CC" w:rsidRDefault="00072CE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2CE8" w:rsidRPr="005459CC" w:rsidRDefault="00072CE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72CE8" w:rsidRPr="005459CC" w:rsidRDefault="00072CE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  <w:tr w:rsidR="00072CE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72CE8" w:rsidRPr="005459CC" w:rsidRDefault="00072CE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72CE8" w:rsidRPr="005459CC" w:rsidRDefault="00072CE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2CE8" w:rsidRPr="00AF1ABC" w:rsidRDefault="00072CE8" w:rsidP="0024503B">
      <w:pPr>
        <w:spacing w:after="0" w:line="240" w:lineRule="auto"/>
        <w:ind w:left="360"/>
        <w:jc w:val="both"/>
      </w:pPr>
    </w:p>
    <w:sectPr w:rsidR="00072CE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CE8" w:rsidRDefault="00072CE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72CE8" w:rsidRDefault="00072CE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CE8" w:rsidRDefault="00072CE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72CE8" w:rsidRDefault="00072CE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72CE8"/>
    <w:rsid w:val="001249CE"/>
    <w:rsid w:val="001C394A"/>
    <w:rsid w:val="001F0F7A"/>
    <w:rsid w:val="0024503B"/>
    <w:rsid w:val="002E5D63"/>
    <w:rsid w:val="00307F50"/>
    <w:rsid w:val="00342094"/>
    <w:rsid w:val="003A3059"/>
    <w:rsid w:val="003B693E"/>
    <w:rsid w:val="0047178D"/>
    <w:rsid w:val="005108D2"/>
    <w:rsid w:val="005459CC"/>
    <w:rsid w:val="00547EF3"/>
    <w:rsid w:val="005908FB"/>
    <w:rsid w:val="005C00EB"/>
    <w:rsid w:val="006B0071"/>
    <w:rsid w:val="006B342B"/>
    <w:rsid w:val="006E0CC3"/>
    <w:rsid w:val="007013F4"/>
    <w:rsid w:val="00703542"/>
    <w:rsid w:val="00843EB1"/>
    <w:rsid w:val="0085205D"/>
    <w:rsid w:val="00861363"/>
    <w:rsid w:val="00875085"/>
    <w:rsid w:val="008E0026"/>
    <w:rsid w:val="00973B24"/>
    <w:rsid w:val="00997DE2"/>
    <w:rsid w:val="00A60517"/>
    <w:rsid w:val="00AC7959"/>
    <w:rsid w:val="00AF1ABC"/>
    <w:rsid w:val="00B034AE"/>
    <w:rsid w:val="00BE7802"/>
    <w:rsid w:val="00C905C5"/>
    <w:rsid w:val="00C9217C"/>
    <w:rsid w:val="00C94A65"/>
    <w:rsid w:val="00CB4079"/>
    <w:rsid w:val="00CB5CC3"/>
    <w:rsid w:val="00CD116D"/>
    <w:rsid w:val="00D95AE2"/>
    <w:rsid w:val="00DC72A5"/>
    <w:rsid w:val="00DF0AE2"/>
    <w:rsid w:val="00E650E0"/>
    <w:rsid w:val="00EA514E"/>
    <w:rsid w:val="00F122B0"/>
    <w:rsid w:val="00F37F99"/>
    <w:rsid w:val="00F625A9"/>
    <w:rsid w:val="00F9747D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249C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49CE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4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653</Words>
  <Characters>3725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2017-03-28T06:11:00Z</cp:lastPrinted>
  <dcterms:created xsi:type="dcterms:W3CDTF">2017-03-22T10:43:00Z</dcterms:created>
  <dcterms:modified xsi:type="dcterms:W3CDTF">2017-04-04T04:47:00Z</dcterms:modified>
</cp:coreProperties>
</file>